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8B" w:rsidRDefault="00D9488B" w:rsidP="00304E16">
      <w:pPr>
        <w:pStyle w:val="60"/>
        <w:shd w:val="clear" w:color="auto" w:fill="auto"/>
        <w:spacing w:before="0" w:line="240" w:lineRule="auto"/>
        <w:ind w:left="23" w:firstLine="0"/>
        <w:jc w:val="center"/>
      </w:pPr>
      <w:r>
        <w:t xml:space="preserve">Договор </w:t>
      </w:r>
    </w:p>
    <w:p w:rsidR="00D9488B" w:rsidRDefault="00D9488B" w:rsidP="00304E16">
      <w:pPr>
        <w:pStyle w:val="60"/>
        <w:shd w:val="clear" w:color="auto" w:fill="auto"/>
        <w:spacing w:before="0" w:line="240" w:lineRule="auto"/>
        <w:ind w:left="23" w:firstLine="0"/>
        <w:jc w:val="center"/>
      </w:pPr>
      <w:r>
        <w:t>о конфиденциальности и неразглашении информации</w:t>
      </w:r>
    </w:p>
    <w:p w:rsidR="00D9488B" w:rsidRDefault="00D9488B" w:rsidP="00304E16">
      <w:pPr>
        <w:pStyle w:val="60"/>
        <w:shd w:val="clear" w:color="auto" w:fill="auto"/>
        <w:spacing w:before="0" w:after="120" w:line="240" w:lineRule="auto"/>
        <w:ind w:firstLine="0"/>
      </w:pPr>
    </w:p>
    <w:p w:rsidR="00D9488B" w:rsidRPr="00B713F1" w:rsidRDefault="00D9488B"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D9488B" w:rsidRDefault="00D9488B" w:rsidP="00DC0573">
      <w:pPr>
        <w:pStyle w:val="2"/>
        <w:shd w:val="clear" w:color="auto" w:fill="auto"/>
        <w:spacing w:before="0" w:after="0" w:line="312" w:lineRule="exact"/>
        <w:ind w:left="40"/>
      </w:pPr>
      <w:r>
        <w:t>Открытое акционерное общество НИЖЕГОРОДСКАЯ ИНЖИНИРИНГОВАЯ КОМПАНИЯ «АТОМЭНЕРГОПРОЕКТ» (ОАО «НИАЭП») именуемое в дальнейшем «Передающая сторона», в лице ________________________________________________</w:t>
      </w:r>
    </w:p>
    <w:p w:rsidR="00D9488B" w:rsidRDefault="00D9488B" w:rsidP="00DC0573">
      <w:pPr>
        <w:pStyle w:val="2"/>
        <w:shd w:val="clear" w:color="auto" w:fill="auto"/>
        <w:spacing w:before="0" w:after="0" w:line="312" w:lineRule="exact"/>
        <w:ind w:left="40"/>
      </w:pPr>
      <w:r>
        <w:t>___________________________________________________________________________</w:t>
      </w:r>
    </w:p>
    <w:p w:rsidR="00D9488B" w:rsidRDefault="00D9488B" w:rsidP="00573E19">
      <w:pPr>
        <w:pStyle w:val="2"/>
        <w:shd w:val="clear" w:color="auto" w:fill="auto"/>
        <w:tabs>
          <w:tab w:val="center" w:leader="underscore" w:pos="3746"/>
          <w:tab w:val="right" w:leader="underscore" w:pos="8598"/>
          <w:tab w:val="right" w:pos="9659"/>
        </w:tabs>
        <w:spacing w:before="0" w:after="0" w:line="307" w:lineRule="exact"/>
        <w:ind w:left="40"/>
      </w:pPr>
      <w:r>
        <w:t>действующего на основании</w:t>
      </w:r>
      <w:r>
        <w:tab/>
        <w:t>__________________________________________________,</w:t>
      </w:r>
      <w:r>
        <w:tab/>
        <w:t>с одной стороны и ___________________________________________________________</w:t>
      </w:r>
      <w:r>
        <w:tab/>
      </w:r>
    </w:p>
    <w:p w:rsidR="00D9488B" w:rsidRDefault="00D9488B" w:rsidP="00867650">
      <w:pPr>
        <w:pStyle w:val="2"/>
        <w:shd w:val="clear" w:color="auto" w:fill="auto"/>
        <w:spacing w:before="0" w:after="0" w:line="312" w:lineRule="exact"/>
        <w:ind w:left="40"/>
      </w:pPr>
      <w:r>
        <w:t>именуемое в дальнейшем «Принимающая сторона», в лице _____________________</w:t>
      </w:r>
    </w:p>
    <w:p w:rsidR="00D9488B" w:rsidRDefault="00D9488B" w:rsidP="00867650">
      <w:pPr>
        <w:pStyle w:val="2"/>
        <w:shd w:val="clear" w:color="auto" w:fill="auto"/>
        <w:tabs>
          <w:tab w:val="center" w:leader="underscore" w:pos="3746"/>
          <w:tab w:val="right" w:leader="underscore" w:pos="8598"/>
          <w:tab w:val="right" w:pos="9659"/>
        </w:tabs>
        <w:spacing w:before="0" w:after="0" w:line="307" w:lineRule="exact"/>
        <w:ind w:left="40"/>
      </w:pPr>
      <w:r>
        <w:tab/>
        <w:t>действующего на основании</w:t>
      </w:r>
      <w:r>
        <w:tab/>
        <w:t>,</w:t>
      </w:r>
      <w:r>
        <w:tab/>
        <w:t>с другой</w:t>
      </w:r>
    </w:p>
    <w:p w:rsidR="00D9488B" w:rsidRDefault="00D9488B"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D9488B" w:rsidRDefault="00D9488B"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D9488B" w:rsidRDefault="00D9488B" w:rsidP="00407ACE">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r>
        <w:t xml:space="preserve">______________________ </w:t>
      </w:r>
      <w:r>
        <w:rPr>
          <w:i/>
        </w:rPr>
        <w:t>(указывается номер лота и название лота)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D9488B" w:rsidRDefault="00D9488B"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D9488B" w:rsidRDefault="00D9488B"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D9488B" w:rsidRDefault="00D9488B" w:rsidP="00407ACE">
      <w:pPr>
        <w:pStyle w:val="30"/>
        <w:keepNext/>
        <w:keepLines/>
        <w:numPr>
          <w:ilvl w:val="0"/>
          <w:numId w:val="1"/>
        </w:numPr>
        <w:shd w:val="clear" w:color="auto" w:fill="auto"/>
        <w:tabs>
          <w:tab w:val="left" w:pos="1287"/>
        </w:tabs>
        <w:spacing w:after="80" w:line="260" w:lineRule="exact"/>
        <w:ind w:left="960" w:firstLine="0"/>
      </w:pPr>
      <w:bookmarkStart w:id="0" w:name="bookmark4"/>
      <w:r>
        <w:t>Передача информации, составляющей коммерческую тайну.</w:t>
      </w:r>
      <w:bookmarkEnd w:id="0"/>
    </w:p>
    <w:p w:rsidR="00D9488B" w:rsidRDefault="00D9488B"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D9488B" w:rsidRDefault="00D9488B" w:rsidP="00407ACE">
      <w:pPr>
        <w:pStyle w:val="30"/>
        <w:keepNext/>
        <w:keepLines/>
        <w:numPr>
          <w:ilvl w:val="0"/>
          <w:numId w:val="1"/>
        </w:numPr>
        <w:shd w:val="clear" w:color="auto" w:fill="auto"/>
        <w:tabs>
          <w:tab w:val="left" w:pos="1032"/>
        </w:tabs>
        <w:spacing w:after="68" w:line="312" w:lineRule="exact"/>
        <w:ind w:left="40" w:firstLine="660"/>
      </w:pPr>
      <w:bookmarkStart w:id="1" w:name="bookmark5"/>
      <w:r>
        <w:t>Использование Информации, составляющей коммерческую тайну</w:t>
      </w:r>
      <w:bookmarkEnd w:id="1"/>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проведения аудита и т.п. — оставить нужное).</w:t>
      </w:r>
    </w:p>
    <w:p w:rsidR="00D9488B" w:rsidRDefault="00D9488B"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rsidR="00D9488B" w:rsidRDefault="00D9488B"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D9488B" w:rsidRDefault="00D9488B"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D9488B" w:rsidRDefault="00D9488B" w:rsidP="00407ACE">
      <w:pPr>
        <w:pStyle w:val="2"/>
        <w:numPr>
          <w:ilvl w:val="1"/>
          <w:numId w:val="1"/>
        </w:numPr>
        <w:shd w:val="clear" w:color="auto" w:fill="auto"/>
        <w:spacing w:before="0" w:after="0" w:line="307" w:lineRule="exact"/>
        <w:ind w:left="40" w:right="20" w:firstLine="660"/>
      </w:pPr>
      <w:bookmarkStart w:id="2"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D9488B" w:rsidRDefault="00D9488B" w:rsidP="00407ACE">
      <w:pPr>
        <w:pStyle w:val="2"/>
        <w:shd w:val="clear" w:color="auto" w:fill="auto"/>
        <w:spacing w:before="0" w:after="0" w:line="307" w:lineRule="exact"/>
        <w:ind w:left="40" w:right="20" w:firstLine="660"/>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D9488B" w:rsidRDefault="00D9488B"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D9488B" w:rsidRDefault="00D9488B"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D9488B" w:rsidRDefault="00D9488B"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D9488B" w:rsidRDefault="00D9488B"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D9488B" w:rsidRDefault="00D9488B" w:rsidP="00407ACE">
      <w:pPr>
        <w:pStyle w:val="2"/>
        <w:shd w:val="clear" w:color="auto" w:fill="auto"/>
        <w:spacing w:before="0" w:after="0" w:line="307" w:lineRule="exact"/>
        <w:ind w:left="40" w:right="20" w:firstLine="660"/>
      </w:pPr>
      <w:r>
        <w:t>на законном основании получена Принимающей стороной от третьего лица без ограничений на их использование;</w:t>
      </w:r>
    </w:p>
    <w:p w:rsidR="00D9488B" w:rsidRDefault="00D9488B" w:rsidP="00407ACE">
      <w:pPr>
        <w:pStyle w:val="2"/>
        <w:shd w:val="clear" w:color="auto" w:fill="auto"/>
        <w:spacing w:before="0" w:after="0" w:line="307" w:lineRule="exact"/>
        <w:ind w:left="700" w:right="20"/>
      </w:pPr>
      <w:r>
        <w:t>получена из общедоступных источников с указанием на эти источники; раскрыта для неограниченного доступа третьей стороной.</w:t>
      </w:r>
    </w:p>
    <w:p w:rsidR="00D9488B" w:rsidRDefault="00D9488B"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D9488B" w:rsidRDefault="00D9488B" w:rsidP="00407ACE">
      <w:pPr>
        <w:pStyle w:val="2"/>
        <w:shd w:val="clear" w:color="auto" w:fill="auto"/>
        <w:spacing w:before="0" w:after="0" w:line="307" w:lineRule="exact"/>
        <w:ind w:left="40" w:right="20"/>
      </w:pPr>
      <w:r>
        <w:t>а) при реорганизации</w:t>
      </w:r>
    </w:p>
    <w:p w:rsidR="00D9488B" w:rsidRDefault="00D9488B"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D9488B" w:rsidRDefault="00D9488B"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D9488B" w:rsidRDefault="00D9488B"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2"/>
    </w:p>
    <w:p w:rsidR="00D9488B" w:rsidRDefault="00D9488B"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D9488B" w:rsidRDefault="00D9488B" w:rsidP="00407ACE">
      <w:pPr>
        <w:pStyle w:val="30"/>
        <w:keepNext/>
        <w:keepLines/>
        <w:numPr>
          <w:ilvl w:val="0"/>
          <w:numId w:val="1"/>
        </w:numPr>
        <w:shd w:val="clear" w:color="auto" w:fill="auto"/>
        <w:tabs>
          <w:tab w:val="left" w:pos="4053"/>
        </w:tabs>
        <w:spacing w:after="120"/>
        <w:ind w:left="3720" w:firstLine="0"/>
      </w:pPr>
      <w:bookmarkStart w:id="3" w:name="bookmark7"/>
      <w:r>
        <w:t>Прочие условия</w:t>
      </w:r>
      <w:bookmarkEnd w:id="3"/>
    </w:p>
    <w:p w:rsidR="00D9488B" w:rsidRDefault="00D9488B"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D9488B" w:rsidRDefault="00D9488B"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D9488B" w:rsidRDefault="00D9488B"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D9488B" w:rsidRDefault="00D9488B"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D9488B" w:rsidRDefault="00D9488B"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D9488B" w:rsidRDefault="00D9488B"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D9488B" w:rsidRDefault="00D9488B"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D9488B" w:rsidRDefault="00D9488B" w:rsidP="003C4319">
      <w:pPr>
        <w:pStyle w:val="30"/>
        <w:keepNext/>
        <w:keepLines/>
        <w:numPr>
          <w:ilvl w:val="0"/>
          <w:numId w:val="1"/>
        </w:numPr>
        <w:shd w:val="clear" w:color="auto" w:fill="auto"/>
        <w:tabs>
          <w:tab w:val="left" w:pos="3240"/>
        </w:tabs>
        <w:spacing w:line="260" w:lineRule="exact"/>
        <w:ind w:left="3060" w:firstLine="0"/>
      </w:pPr>
      <w:bookmarkStart w:id="4" w:name="bookmark8"/>
      <w:r w:rsidRPr="003C4319">
        <w:t>Адреса и реквизиты Сторон</w:t>
      </w:r>
      <w:bookmarkEnd w:id="4"/>
    </w:p>
    <w:p w:rsidR="00D9488B" w:rsidRPr="003C4319" w:rsidRDefault="00D9488B"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tblPr>
      <w:tblGrid>
        <w:gridCol w:w="4824"/>
        <w:gridCol w:w="4766"/>
      </w:tblGrid>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D9488B"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rP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rP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1003"/>
              <w:jc w:val="both"/>
              <w:rPr>
                <w:rFonts w:ascii="Times New Roman" w:hAnsi="Times New Roman" w:cs="Times New Roman"/>
              </w:rPr>
            </w:pPr>
            <w:r w:rsidRPr="003C4319">
              <w:rPr>
                <w:rFonts w:ascii="Times New Roman" w:hAnsi="Times New Roman" w:cs="Times New Roman"/>
              </w:rPr>
              <w:t xml:space="preserve">Р/сч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rP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bl>
    <w:p w:rsidR="00D9488B" w:rsidRPr="003C4319" w:rsidRDefault="00D9488B" w:rsidP="00867650">
      <w:pPr>
        <w:shd w:val="clear" w:color="auto" w:fill="FFFFFF"/>
        <w:tabs>
          <w:tab w:val="left" w:pos="0"/>
        </w:tabs>
        <w:ind w:left="3941" w:firstLine="709"/>
        <w:jc w:val="both"/>
        <w:rPr>
          <w:rFonts w:ascii="Times New Roman" w:hAnsi="Times New Roman" w:cs="Times New Roman"/>
          <w:spacing w:val="-4"/>
        </w:rPr>
      </w:pPr>
    </w:p>
    <w:p w:rsidR="00D9488B" w:rsidRPr="003C4319" w:rsidRDefault="00D9488B"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D9488B"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D9488B" w:rsidRPr="007130E6"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sidRPr="007130E6">
        <w:rPr>
          <w:rFonts w:ascii="Times New Roman" w:hAnsi="Times New Roman" w:cs="Times New Roman"/>
        </w:rPr>
        <w:t>___________________________                                 ___________________________</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 xml:space="preserve">                               </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D9488B" w:rsidRPr="003C4319" w:rsidRDefault="00D9488B" w:rsidP="00867650">
      <w:pPr>
        <w:tabs>
          <w:tab w:val="left" w:pos="0"/>
        </w:tabs>
        <w:ind w:firstLine="709"/>
        <w:jc w:val="both"/>
        <w:rPr>
          <w:rFonts w:ascii="Times New Roman" w:hAnsi="Times New Roman" w:cs="Times New Roman"/>
          <w:b/>
        </w:rPr>
      </w:pPr>
    </w:p>
    <w:p w:rsidR="00D9488B" w:rsidRPr="003C4319" w:rsidRDefault="00D9488B" w:rsidP="00867650">
      <w:pPr>
        <w:rPr>
          <w:rFonts w:ascii="Times New Roman" w:hAnsi="Times New Roman" w:cs="Times New Roman"/>
        </w:rPr>
      </w:pPr>
    </w:p>
    <w:p w:rsidR="00D9488B" w:rsidRPr="003C4319" w:rsidRDefault="00D9488B">
      <w:pPr>
        <w:rPr>
          <w:rFonts w:ascii="Times New Roman" w:hAnsi="Times New Roman" w:cs="Times New Roman"/>
        </w:rPr>
      </w:pPr>
    </w:p>
    <w:sectPr w:rsidR="00D9488B" w:rsidRPr="003C4319" w:rsidSect="0083165B">
      <w:headerReference w:type="even" r:id="rId7"/>
      <w:headerReference w:type="default" r:id="rId8"/>
      <w:pgSz w:w="11909" w:h="16838" w:code="9"/>
      <w:pgMar w:top="1134" w:right="851" w:bottom="1134" w:left="1134" w:header="0"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88B" w:rsidRDefault="00D9488B" w:rsidP="00B44687">
      <w:r>
        <w:separator/>
      </w:r>
    </w:p>
  </w:endnote>
  <w:endnote w:type="continuationSeparator" w:id="0">
    <w:p w:rsidR="00D9488B" w:rsidRDefault="00D9488B" w:rsidP="00B44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88B" w:rsidRDefault="00D9488B" w:rsidP="00B44687">
      <w:r>
        <w:separator/>
      </w:r>
    </w:p>
  </w:footnote>
  <w:footnote w:type="continuationSeparator" w:id="0">
    <w:p w:rsidR="00D9488B" w:rsidRDefault="00D9488B" w:rsidP="00B44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88B" w:rsidRDefault="00D9488B">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D9488B" w:rsidRDefault="00D9488B">
                <w:fldSimple w:instr=" PAGE \* MERGEFORMAT ">
                  <w:r w:rsidRPr="00185245">
                    <w:rPr>
                      <w:rStyle w:val="a1"/>
                      <w:noProof/>
                    </w:rPr>
                    <w:t>2</w:t>
                  </w:r>
                </w:fldSimple>
              </w:p>
            </w:txbxContent>
          </v:textbox>
          <w10:wrap anchorx="page" anchory="page"/>
        </v:shape>
      </w:pict>
    </w:r>
  </w:p>
  <w:p w:rsidR="00D9488B" w:rsidRDefault="00D948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88B" w:rsidRDefault="00D9488B">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D9488B" w:rsidRDefault="00D9488B">
                <w:fldSimple w:instr=" PAGE \* MERGEFORMAT ">
                  <w:r w:rsidRPr="00573E19">
                    <w:rPr>
                      <w:rStyle w:val="a1"/>
                      <w:noProof/>
                    </w:rPr>
                    <w:t>2</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7ACE"/>
    <w:rsid w:val="00007232"/>
    <w:rsid w:val="000B682B"/>
    <w:rsid w:val="00185245"/>
    <w:rsid w:val="00207FEE"/>
    <w:rsid w:val="00287DB7"/>
    <w:rsid w:val="002B0784"/>
    <w:rsid w:val="00304E16"/>
    <w:rsid w:val="003C4319"/>
    <w:rsid w:val="00407ACE"/>
    <w:rsid w:val="00434EF5"/>
    <w:rsid w:val="004C1D81"/>
    <w:rsid w:val="004C4EFF"/>
    <w:rsid w:val="004E0494"/>
    <w:rsid w:val="00524546"/>
    <w:rsid w:val="00573E19"/>
    <w:rsid w:val="005C5E7D"/>
    <w:rsid w:val="006164AB"/>
    <w:rsid w:val="00627732"/>
    <w:rsid w:val="007130E6"/>
    <w:rsid w:val="007C42E1"/>
    <w:rsid w:val="007C71BD"/>
    <w:rsid w:val="0083165B"/>
    <w:rsid w:val="00867650"/>
    <w:rsid w:val="008B5F8C"/>
    <w:rsid w:val="00962BB2"/>
    <w:rsid w:val="00B030E4"/>
    <w:rsid w:val="00B44687"/>
    <w:rsid w:val="00B713F1"/>
    <w:rsid w:val="00BD3023"/>
    <w:rsid w:val="00C74EE4"/>
    <w:rsid w:val="00C939F0"/>
    <w:rsid w:val="00D417F2"/>
    <w:rsid w:val="00D9488B"/>
    <w:rsid w:val="00DC0573"/>
    <w:rsid w:val="00DF3A5C"/>
    <w:rsid w:val="00ED682E"/>
    <w:rsid w:val="00EE3FD9"/>
    <w:rsid w:val="00EF4662"/>
    <w:rsid w:val="00F86F61"/>
    <w:rsid w:val="00FD7EC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CE"/>
    <w:pPr>
      <w:widowControl w:val="0"/>
    </w:pPr>
    <w:rPr>
      <w:rFonts w:ascii="Courier New" w:hAnsi="Courier New" w:cs="Courier New"/>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uiPriority w:val="99"/>
    <w:rsid w:val="00407ACE"/>
    <w:rPr>
      <w:rFonts w:ascii="Microsoft Sans Serif" w:hAnsi="Microsoft Sans Serif" w:cs="Microsoft Sans Serif"/>
      <w:sz w:val="15"/>
      <w:szCs w:val="15"/>
      <w:u w:val="none"/>
    </w:rPr>
  </w:style>
  <w:style w:type="character" w:customStyle="1" w:styleId="a0">
    <w:name w:val="Основной текст_"/>
    <w:basedOn w:val="DefaultParagraphFont"/>
    <w:link w:val="2"/>
    <w:uiPriority w:val="99"/>
    <w:locked/>
    <w:rsid w:val="00407ACE"/>
    <w:rPr>
      <w:rFonts w:ascii="Times New Roman" w:hAnsi="Times New Roman" w:cs="Times New Roman"/>
      <w:sz w:val="26"/>
      <w:szCs w:val="26"/>
      <w:shd w:val="clear" w:color="auto" w:fill="FFFFFF"/>
    </w:rPr>
  </w:style>
  <w:style w:type="character" w:customStyle="1" w:styleId="a1">
    <w:name w:val="Колонтитул"/>
    <w:basedOn w:val="a"/>
    <w:uiPriority w:val="99"/>
    <w:rsid w:val="00407ACE"/>
    <w:rPr>
      <w:color w:val="000000"/>
      <w:spacing w:val="0"/>
      <w:w w:val="100"/>
      <w:position w:val="0"/>
      <w:lang w:val="ru-RU" w:eastAsia="ru-RU"/>
    </w:rPr>
  </w:style>
  <w:style w:type="character" w:customStyle="1" w:styleId="1">
    <w:name w:val="Основной текст1"/>
    <w:basedOn w:val="a0"/>
    <w:uiPriority w:val="99"/>
    <w:rsid w:val="00407ACE"/>
    <w:rPr>
      <w:color w:val="000000"/>
      <w:spacing w:val="0"/>
      <w:w w:val="100"/>
      <w:position w:val="0"/>
      <w:u w:val="single"/>
      <w:lang w:val="ru-RU" w:eastAsia="ru-RU"/>
    </w:rPr>
  </w:style>
  <w:style w:type="character" w:customStyle="1" w:styleId="6">
    <w:name w:val="Основной текст (6)_"/>
    <w:basedOn w:val="DefaultParagraphFont"/>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DefaultParagraphFont"/>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Normal"/>
    <w:link w:val="a0"/>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Normal"/>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Normal"/>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Footer">
    <w:name w:val="footer"/>
    <w:basedOn w:val="Normal"/>
    <w:link w:val="FooterChar"/>
    <w:uiPriority w:val="99"/>
    <w:semiHidden/>
    <w:rsid w:val="00304E16"/>
    <w:pPr>
      <w:tabs>
        <w:tab w:val="center" w:pos="4677"/>
        <w:tab w:val="right" w:pos="9355"/>
      </w:tabs>
    </w:pPr>
  </w:style>
  <w:style w:type="character" w:customStyle="1" w:styleId="FooterChar">
    <w:name w:val="Footer Char"/>
    <w:basedOn w:val="DefaultParagraphFont"/>
    <w:link w:val="Footer"/>
    <w:uiPriority w:val="99"/>
    <w:semiHidden/>
    <w:locked/>
    <w:rsid w:val="00304E16"/>
    <w:rPr>
      <w:rFonts w:ascii="Courier New" w:hAnsi="Courier New" w:cs="Courier New"/>
      <w:color w:val="000000"/>
      <w:sz w:val="24"/>
      <w:szCs w:val="24"/>
      <w:lang w:eastAsia="ru-RU"/>
    </w:rPr>
  </w:style>
  <w:style w:type="paragraph" w:styleId="Header">
    <w:name w:val="header"/>
    <w:basedOn w:val="Normal"/>
    <w:link w:val="HeaderChar"/>
    <w:uiPriority w:val="99"/>
    <w:semiHidden/>
    <w:rsid w:val="00304E16"/>
    <w:pPr>
      <w:tabs>
        <w:tab w:val="center" w:pos="4677"/>
        <w:tab w:val="right" w:pos="9355"/>
      </w:tabs>
    </w:pPr>
  </w:style>
  <w:style w:type="character" w:customStyle="1" w:styleId="HeaderChar">
    <w:name w:val="Header Char"/>
    <w:basedOn w:val="DefaultParagraphFont"/>
    <w:link w:val="Header"/>
    <w:uiPriority w:val="99"/>
    <w:semiHidden/>
    <w:locked/>
    <w:rsid w:val="00304E16"/>
    <w:rPr>
      <w:rFonts w:ascii="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1493</Words>
  <Characters>8514</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6637</cp:lastModifiedBy>
  <cp:revision>5</cp:revision>
  <dcterms:created xsi:type="dcterms:W3CDTF">2014-03-14T11:54:00Z</dcterms:created>
  <dcterms:modified xsi:type="dcterms:W3CDTF">2014-07-24T13:19:00Z</dcterms:modified>
</cp:coreProperties>
</file>